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0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bau - Kanalbau - Am Pulverschupp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- und Straß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